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4320" w14:textId="25EA0B51" w:rsidR="007E5053" w:rsidRDefault="005910BD">
      <w:pPr>
        <w:widowControl w:val="0"/>
        <w:shd w:val="clear" w:color="auto" w:fill="FFFFFF"/>
        <w:autoSpaceDE w:val="0"/>
        <w:spacing w:after="0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7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do SWZ</w:t>
      </w:r>
    </w:p>
    <w:p w14:paraId="1D1CF7BF" w14:textId="77777777" w:rsidR="007E5053" w:rsidRDefault="005910BD">
      <w:pPr>
        <w:widowControl w:val="0"/>
        <w:autoSpaceDE w:val="0"/>
        <w:spacing w:after="0"/>
        <w:jc w:val="right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Zamawiający:</w:t>
      </w:r>
    </w:p>
    <w:p w14:paraId="7B591B0C" w14:textId="77777777" w:rsidR="007E5053" w:rsidRDefault="005910BD">
      <w:pPr>
        <w:widowControl w:val="0"/>
        <w:autoSpaceDE w:val="0"/>
        <w:spacing w:after="0"/>
        <w:jc w:val="right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Gmina Miasto Częstochowa</w:t>
      </w:r>
    </w:p>
    <w:p w14:paraId="246F9233" w14:textId="77777777" w:rsidR="007E5053" w:rsidRDefault="005910BD">
      <w:pPr>
        <w:widowControl w:val="0"/>
        <w:autoSpaceDE w:val="0"/>
        <w:spacing w:after="0"/>
        <w:jc w:val="right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Centrum Usług Komunalnych w Częstochowie                     </w:t>
      </w:r>
    </w:p>
    <w:p w14:paraId="6748654C" w14:textId="77777777" w:rsidR="007E5053" w:rsidRDefault="005910BD">
      <w:pPr>
        <w:widowControl w:val="0"/>
        <w:autoSpaceDE w:val="0"/>
        <w:spacing w:after="0"/>
        <w:jc w:val="right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Aleja Wolności 30</w:t>
      </w:r>
    </w:p>
    <w:p w14:paraId="5F630C58" w14:textId="77777777" w:rsidR="007E5053" w:rsidRDefault="005910BD">
      <w:pPr>
        <w:widowControl w:val="0"/>
        <w:autoSpaceDE w:val="0"/>
        <w:spacing w:after="0"/>
        <w:jc w:val="right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42-217 Częstochowa</w:t>
      </w:r>
    </w:p>
    <w:p w14:paraId="75DD6FD8" w14:textId="77777777" w:rsidR="007E5053" w:rsidRDefault="007E5053">
      <w:pPr>
        <w:widowControl w:val="0"/>
        <w:autoSpaceDE w:val="0"/>
        <w:spacing w:after="0"/>
        <w:jc w:val="right"/>
        <w:rPr>
          <w:rFonts w:eastAsia="Times New Roman" w:cs="Calibri"/>
          <w:b/>
          <w:sz w:val="20"/>
          <w:szCs w:val="20"/>
          <w:u w:val="single"/>
          <w:lang w:eastAsia="pl-PL"/>
        </w:rPr>
      </w:pPr>
    </w:p>
    <w:p w14:paraId="4B18B68B" w14:textId="77777777" w:rsidR="007E5053" w:rsidRDefault="007E5053">
      <w:pPr>
        <w:widowControl w:val="0"/>
        <w:autoSpaceDE w:val="0"/>
        <w:spacing w:after="0"/>
        <w:jc w:val="center"/>
        <w:rPr>
          <w:rFonts w:eastAsia="Times New Roman" w:cs="Calibri"/>
          <w:b/>
          <w:sz w:val="20"/>
          <w:szCs w:val="20"/>
          <w:u w:val="single"/>
          <w:lang w:eastAsia="pl-PL"/>
        </w:rPr>
      </w:pPr>
    </w:p>
    <w:p w14:paraId="0E1FBCC1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/>
          <w:sz w:val="20"/>
          <w:szCs w:val="20"/>
          <w:u w:val="single"/>
          <w:lang w:eastAsia="pl-PL"/>
        </w:rPr>
      </w:pPr>
      <w:r>
        <w:rPr>
          <w:rFonts w:eastAsia="Times New Roman" w:cs="Calibri"/>
          <w:b/>
          <w:sz w:val="20"/>
          <w:szCs w:val="20"/>
          <w:u w:val="single"/>
          <w:lang w:eastAsia="pl-PL"/>
        </w:rPr>
        <w:t>Wykonawca:</w:t>
      </w:r>
    </w:p>
    <w:p w14:paraId="7298EBD0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……………………………</w:t>
      </w:r>
    </w:p>
    <w:p w14:paraId="6F9B7123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……………………………</w:t>
      </w:r>
    </w:p>
    <w:p w14:paraId="39503F2E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……………………………</w:t>
      </w:r>
    </w:p>
    <w:p w14:paraId="56949E1A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i/>
          <w:iCs/>
          <w:sz w:val="16"/>
          <w:szCs w:val="16"/>
          <w:lang w:eastAsia="pl-PL"/>
        </w:rPr>
      </w:pP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 xml:space="preserve">(nazwa albo imię i </w:t>
      </w: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 xml:space="preserve">nazwisko, </w:t>
      </w:r>
    </w:p>
    <w:p w14:paraId="1E8235D9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i/>
          <w:iCs/>
          <w:sz w:val="16"/>
          <w:szCs w:val="16"/>
          <w:lang w:eastAsia="pl-PL"/>
        </w:rPr>
      </w:pP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 xml:space="preserve">siedziba albo miejsce zamieszkania </w:t>
      </w:r>
    </w:p>
    <w:p w14:paraId="0458769D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i/>
          <w:iCs/>
          <w:sz w:val="16"/>
          <w:szCs w:val="16"/>
          <w:lang w:eastAsia="pl-PL"/>
        </w:rPr>
      </w:pP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>i adres wykonawców wspólnie ubiegających się</w:t>
      </w:r>
    </w:p>
    <w:p w14:paraId="50CB2207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i/>
          <w:iCs/>
          <w:sz w:val="16"/>
          <w:szCs w:val="16"/>
          <w:lang w:eastAsia="pl-PL"/>
        </w:rPr>
      </w:pP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>o  udzielenie zamówienia)</w:t>
      </w:r>
    </w:p>
    <w:p w14:paraId="1BE53AD7" w14:textId="77777777" w:rsidR="007E5053" w:rsidRDefault="007E5053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</w:p>
    <w:p w14:paraId="440F0AD8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/>
          <w:sz w:val="20"/>
          <w:szCs w:val="20"/>
          <w:u w:val="single"/>
          <w:lang w:eastAsia="pl-PL"/>
        </w:rPr>
      </w:pPr>
      <w:r>
        <w:rPr>
          <w:rFonts w:eastAsia="Times New Roman" w:cs="Calibri"/>
          <w:b/>
          <w:sz w:val="20"/>
          <w:szCs w:val="20"/>
          <w:u w:val="single"/>
          <w:lang w:eastAsia="pl-PL"/>
        </w:rPr>
        <w:t>reprezentowany przez:</w:t>
      </w:r>
    </w:p>
    <w:p w14:paraId="101FD7EA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……………………………</w:t>
      </w:r>
    </w:p>
    <w:p w14:paraId="30AADE83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……………………………</w:t>
      </w:r>
    </w:p>
    <w:p w14:paraId="26270B67" w14:textId="77777777" w:rsidR="007E5053" w:rsidRDefault="005910BD">
      <w:pPr>
        <w:widowControl w:val="0"/>
        <w:autoSpaceDE w:val="0"/>
        <w:spacing w:after="0"/>
        <w:rPr>
          <w:rFonts w:eastAsia="Times New Roman" w:cs="Calibri"/>
          <w:bCs/>
          <w:i/>
          <w:iCs/>
          <w:sz w:val="16"/>
          <w:szCs w:val="16"/>
          <w:lang w:eastAsia="pl-PL"/>
        </w:rPr>
      </w:pPr>
      <w:r>
        <w:rPr>
          <w:rFonts w:eastAsia="Times New Roman" w:cs="Calibri"/>
          <w:bCs/>
          <w:i/>
          <w:iCs/>
          <w:sz w:val="16"/>
          <w:szCs w:val="16"/>
          <w:lang w:eastAsia="pl-PL"/>
        </w:rPr>
        <w:t>(Imię, Nazwisko, Stanowisko)</w:t>
      </w:r>
    </w:p>
    <w:p w14:paraId="42ED30A8" w14:textId="77777777" w:rsidR="007E5053" w:rsidRDefault="007E5053">
      <w:pPr>
        <w:widowControl w:val="0"/>
        <w:autoSpaceDE w:val="0"/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0706663" w14:textId="77777777" w:rsidR="007E5053" w:rsidRDefault="007E5053">
      <w:pPr>
        <w:widowControl w:val="0"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314B723" w14:textId="77777777" w:rsidR="007E5053" w:rsidRDefault="005910BD">
      <w:pPr>
        <w:widowControl w:val="0"/>
        <w:autoSpaceDE w:val="0"/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UWAGA:</w:t>
      </w:r>
    </w:p>
    <w:p w14:paraId="1CC28505" w14:textId="77777777" w:rsidR="007E5053" w:rsidRDefault="005910BD">
      <w:pPr>
        <w:widowControl w:val="0"/>
        <w:autoSpaceDE w:val="0"/>
        <w:spacing w:after="0"/>
        <w:jc w:val="center"/>
        <w:rPr>
          <w:rFonts w:cs="Calibri"/>
          <w:b/>
          <w:sz w:val="20"/>
          <w:szCs w:val="20"/>
          <w:u w:val="single"/>
        </w:rPr>
      </w:pPr>
      <w:r>
        <w:rPr>
          <w:rFonts w:cs="Calibri"/>
          <w:b/>
          <w:sz w:val="20"/>
          <w:szCs w:val="20"/>
          <w:u w:val="single"/>
        </w:rPr>
        <w:t xml:space="preserve">OŚWIADCZENIE NALEŻY ZŁOŻYĆ NA WEZWANIE </w:t>
      </w:r>
      <w:r>
        <w:rPr>
          <w:rFonts w:cs="Calibri"/>
          <w:b/>
          <w:sz w:val="20"/>
          <w:szCs w:val="20"/>
          <w:u w:val="single"/>
        </w:rPr>
        <w:t xml:space="preserve">ZAMAWIAJĄCEGO </w:t>
      </w:r>
    </w:p>
    <w:p w14:paraId="6D75D958" w14:textId="77777777" w:rsidR="007E5053" w:rsidRDefault="007E5053">
      <w:pPr>
        <w:widowControl w:val="0"/>
        <w:autoSpaceDE w:val="0"/>
        <w:spacing w:after="0"/>
        <w:rPr>
          <w:rFonts w:cs="Calibri"/>
          <w:b/>
          <w:sz w:val="20"/>
          <w:szCs w:val="20"/>
          <w:u w:val="single"/>
        </w:rPr>
      </w:pPr>
    </w:p>
    <w:p w14:paraId="5D1FFE93" w14:textId="77777777" w:rsidR="007E5053" w:rsidRDefault="007E5053">
      <w:pPr>
        <w:spacing w:after="0"/>
        <w:ind w:right="5953"/>
        <w:rPr>
          <w:rFonts w:cs="Calibri"/>
          <w:i/>
          <w:sz w:val="20"/>
          <w:szCs w:val="20"/>
        </w:rPr>
      </w:pPr>
    </w:p>
    <w:p w14:paraId="2F76461D" w14:textId="77777777" w:rsidR="007E5053" w:rsidRDefault="005910BD">
      <w:pPr>
        <w:spacing w:after="0"/>
        <w:jc w:val="center"/>
        <w:rPr>
          <w:rFonts w:cs="Calibri"/>
          <w:b/>
          <w:sz w:val="20"/>
          <w:szCs w:val="20"/>
          <w:u w:val="single"/>
        </w:rPr>
      </w:pPr>
      <w:r>
        <w:rPr>
          <w:rFonts w:cs="Calibri"/>
          <w:b/>
          <w:sz w:val="20"/>
          <w:szCs w:val="20"/>
          <w:u w:val="single"/>
        </w:rPr>
        <w:t xml:space="preserve">OŚWIADCZENIE WYKONAWCY*  </w:t>
      </w:r>
    </w:p>
    <w:p w14:paraId="676C91E9" w14:textId="77777777" w:rsidR="007E5053" w:rsidRDefault="005910BD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dotyczące aktualności informacji zawartych w oświadczeniu, o którym mowa w art. 125 ust. 1 ustawy PZP (Oświadczenie JEDZ)</w:t>
      </w:r>
    </w:p>
    <w:p w14:paraId="4B268D82" w14:textId="77777777" w:rsidR="007E5053" w:rsidRDefault="007E5053">
      <w:pPr>
        <w:spacing w:after="0"/>
        <w:jc w:val="center"/>
        <w:rPr>
          <w:rFonts w:cs="Calibri"/>
          <w:b/>
          <w:i/>
          <w:iCs/>
          <w:sz w:val="20"/>
          <w:szCs w:val="20"/>
        </w:rPr>
      </w:pPr>
    </w:p>
    <w:p w14:paraId="210F835A" w14:textId="77777777" w:rsidR="007E5053" w:rsidRDefault="005910BD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 potrzeby postępowania o udzielenie zamówienia publicznego pn. „Letnie i zimowe </w:t>
      </w:r>
      <w:r>
        <w:rPr>
          <w:rFonts w:cs="Calibri"/>
          <w:sz w:val="20"/>
          <w:szCs w:val="20"/>
        </w:rPr>
        <w:t>utrzymanie w porządku i czystości terenów miejskich wraz z utrzymaniem przystanków komunikacyjnych– Rejon 9”, prowadzonego przez Centrum Usług Komunalnych w Częstochowie, oświadczam, co następuje:</w:t>
      </w:r>
    </w:p>
    <w:p w14:paraId="6B2EE657" w14:textId="77777777" w:rsidR="007E5053" w:rsidRDefault="007E5053">
      <w:pPr>
        <w:spacing w:after="0"/>
        <w:jc w:val="both"/>
        <w:rPr>
          <w:rFonts w:cs="Calibri"/>
          <w:sz w:val="20"/>
          <w:szCs w:val="20"/>
        </w:rPr>
      </w:pPr>
    </w:p>
    <w:p w14:paraId="01477EDC" w14:textId="77777777" w:rsidR="007E5053" w:rsidRDefault="007E5053">
      <w:pPr>
        <w:spacing w:after="0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DA7D16" w14:textId="77777777" w:rsidR="007E5053" w:rsidRDefault="005910BD">
      <w:pPr>
        <w:numPr>
          <w:ilvl w:val="0"/>
          <w:numId w:val="2"/>
        </w:numPr>
        <w:spacing w:after="0"/>
        <w:jc w:val="both"/>
      </w:pPr>
      <w:r>
        <w:rPr>
          <w:rFonts w:cs="Calibri"/>
          <w:b/>
          <w:bCs/>
          <w:sz w:val="20"/>
          <w:szCs w:val="20"/>
          <w:u w:val="single"/>
        </w:rPr>
        <w:t>Oświadczam, że</w:t>
      </w:r>
      <w:r>
        <w:rPr>
          <w:rFonts w:cs="Calibri"/>
          <w:sz w:val="20"/>
          <w:szCs w:val="20"/>
        </w:rPr>
        <w:t xml:space="preserve"> informacje zawarte w złożonym przez nas Oświadczeniu JEDZ, w zakresie niżej wymienionych podstaw wykluczenia wskazanych przez Zamawiającego są aktualne:</w:t>
      </w:r>
    </w:p>
    <w:p w14:paraId="0EFD938E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art. 108 ust. 1 pkt 3 ustawy PZP,</w:t>
      </w:r>
    </w:p>
    <w:p w14:paraId="31127668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art. 108 ust. 1 pkt 4 ustawy PZP, dotyczący orzeczenia zakazu ubiegania się o zamówienie publiczne </w:t>
      </w:r>
      <w:r>
        <w:rPr>
          <w:rFonts w:cs="Calibri"/>
          <w:sz w:val="20"/>
          <w:szCs w:val="20"/>
        </w:rPr>
        <w:t>tytułem środka zapobiegawczego,</w:t>
      </w:r>
    </w:p>
    <w:p w14:paraId="2C553E60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art. 108 ust. 1 pkt 5 ustawy PZP, dotyczący zawarcia z innymi Wykonawcami porozumienia mającego na celu zakłócenie konkurencji,</w:t>
      </w:r>
    </w:p>
    <w:p w14:paraId="5D46A8C0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art. 108 ust. 1 pkt 6 ustawy PZP </w:t>
      </w:r>
    </w:p>
    <w:p w14:paraId="7AC4B4F6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</w:pPr>
      <w:r>
        <w:rPr>
          <w:rFonts w:eastAsia="SimSun" w:cs="Calibri"/>
          <w:color w:val="000000"/>
          <w:sz w:val="20"/>
          <w:szCs w:val="20"/>
          <w:lang w:eastAsia="zh-CN"/>
        </w:rPr>
        <w:t>art. 109 ust. 1 pkt 1 ustawy Pzp, odnośnie do naruszenia obowiązków dotyczących płatności podatków i opłat lokalnych, o których mowa w ustawie z dnia 12 stycznia 1991 r. o podatkach i opłatach lokalnych (Dz. U. z 2019 r. poz. 1170),</w:t>
      </w:r>
    </w:p>
    <w:p w14:paraId="675F3667" w14:textId="77777777" w:rsidR="007E5053" w:rsidRDefault="005910BD">
      <w:pPr>
        <w:numPr>
          <w:ilvl w:val="0"/>
          <w:numId w:val="3"/>
        </w:numPr>
        <w:spacing w:after="0"/>
        <w:ind w:left="993" w:hanging="284"/>
        <w:jc w:val="both"/>
      </w:pPr>
      <w:r>
        <w:rPr>
          <w:rFonts w:eastAsia="SimSun" w:cs="Calibri"/>
          <w:color w:val="000000"/>
          <w:sz w:val="20"/>
          <w:szCs w:val="20"/>
          <w:lang w:eastAsia="zh-CN"/>
        </w:rPr>
        <w:t>art. 109 ust. 1 pkt 1,2,3,4,7 ustawy Pzp</w:t>
      </w:r>
    </w:p>
    <w:p w14:paraId="4AB70321" w14:textId="77777777" w:rsidR="007E5053" w:rsidRDefault="005910BD">
      <w:pPr>
        <w:spacing w:after="0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-  art. 5k Rozporządzenia Rady (UE) nr 833/2014 z dnia 31 lipca 2014 r. dotyczącego środków ograniczających w związku z działaniami Rosji destabilizującymi sytuację na Ukrainie, dodanym Rozporządzeniem Rady (UE) 2022/576 z dnia 8 kwietnia 2022 r. w sprawie zmiany rozporządzenia (UE) nr 833/2014 dotyczącego środków  ograniczających w związku z działaniami Rosji destabilizującymi sytuację na Ukrainie i art. 7 ust. 1 ustawy z dnia 13 kwietnia 2022 r. o szczególnych rozwiązaniach w zakresie przeciwdziałania wsp</w:t>
      </w:r>
      <w:r>
        <w:rPr>
          <w:sz w:val="20"/>
          <w:szCs w:val="20"/>
        </w:rPr>
        <w:t>ieraniu agresji na Ukrainę oraz służących ochronie bezpieczeństwa narodowego.</w:t>
      </w:r>
    </w:p>
    <w:p w14:paraId="69FFF089" w14:textId="77777777" w:rsidR="007E5053" w:rsidRDefault="007E5053">
      <w:pPr>
        <w:spacing w:after="0"/>
        <w:ind w:left="720"/>
        <w:jc w:val="both"/>
      </w:pPr>
    </w:p>
    <w:p w14:paraId="1ABBB906" w14:textId="77777777" w:rsidR="007E5053" w:rsidRDefault="007E5053">
      <w:pPr>
        <w:spacing w:after="0"/>
        <w:ind w:left="993"/>
        <w:jc w:val="both"/>
      </w:pPr>
    </w:p>
    <w:p w14:paraId="2EB5DB52" w14:textId="77777777" w:rsidR="007E5053" w:rsidRDefault="007E5053">
      <w:pPr>
        <w:spacing w:after="0"/>
        <w:ind w:left="993"/>
        <w:jc w:val="both"/>
        <w:rPr>
          <w:rFonts w:cs="Calibri"/>
          <w:sz w:val="20"/>
          <w:szCs w:val="20"/>
        </w:rPr>
      </w:pPr>
    </w:p>
    <w:p w14:paraId="11AB9EDA" w14:textId="77777777" w:rsidR="007E5053" w:rsidRDefault="007E5053">
      <w:pPr>
        <w:spacing w:after="0"/>
        <w:jc w:val="both"/>
        <w:rPr>
          <w:rFonts w:cs="Calibri"/>
          <w:sz w:val="20"/>
          <w:szCs w:val="20"/>
        </w:rPr>
      </w:pPr>
    </w:p>
    <w:p w14:paraId="7FF9BE4C" w14:textId="77777777" w:rsidR="007E5053" w:rsidRDefault="005910BD">
      <w:pPr>
        <w:numPr>
          <w:ilvl w:val="0"/>
          <w:numId w:val="1"/>
        </w:numPr>
        <w:spacing w:after="0"/>
        <w:jc w:val="both"/>
      </w:pPr>
      <w:r>
        <w:rPr>
          <w:rFonts w:cs="Calibri"/>
          <w:b/>
          <w:bCs/>
          <w:sz w:val="20"/>
          <w:szCs w:val="20"/>
          <w:u w:val="single"/>
        </w:rPr>
        <w:t>Oświadczam, że</w:t>
      </w:r>
      <w:r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wszystkie informacje podane w powyższych oświadczeniach są aktualne </w:t>
      </w:r>
      <w:r>
        <w:rPr>
          <w:rFonts w:cs="Calibri"/>
          <w:sz w:val="20"/>
          <w:szCs w:val="20"/>
        </w:rPr>
        <w:br/>
      </w:r>
      <w:r>
        <w:rPr>
          <w:rFonts w:cs="Calibr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2B067727" w14:textId="77777777" w:rsidR="007E5053" w:rsidRDefault="007E5053">
      <w:pPr>
        <w:widowControl w:val="0"/>
        <w:spacing w:after="0"/>
        <w:jc w:val="both"/>
        <w:rPr>
          <w:rFonts w:eastAsia="Times New Roman" w:cs="Calibri"/>
          <w:sz w:val="20"/>
          <w:szCs w:val="20"/>
          <w:lang w:eastAsia="pl-PL"/>
        </w:rPr>
      </w:pPr>
    </w:p>
    <w:p w14:paraId="3215CB4A" w14:textId="77777777" w:rsidR="007E5053" w:rsidRDefault="007E5053">
      <w:pPr>
        <w:widowControl w:val="0"/>
        <w:spacing w:after="0"/>
        <w:jc w:val="both"/>
        <w:rPr>
          <w:rFonts w:eastAsia="Times New Roman" w:cs="Calibri"/>
          <w:sz w:val="20"/>
          <w:szCs w:val="20"/>
          <w:lang w:eastAsia="pl-PL"/>
        </w:rPr>
      </w:pPr>
    </w:p>
    <w:p w14:paraId="0924B199" w14:textId="77777777" w:rsidR="007E5053" w:rsidRDefault="007E5053">
      <w:pPr>
        <w:spacing w:after="0"/>
        <w:jc w:val="both"/>
        <w:rPr>
          <w:rFonts w:cs="Calibri"/>
          <w:b/>
          <w:sz w:val="20"/>
          <w:szCs w:val="20"/>
        </w:rPr>
      </w:pPr>
    </w:p>
    <w:p w14:paraId="5FBDFAA5" w14:textId="77777777" w:rsidR="007E5053" w:rsidRDefault="005910BD">
      <w:pPr>
        <w:spacing w:after="0"/>
        <w:jc w:val="both"/>
      </w:pPr>
      <w:r>
        <w:rPr>
          <w:rFonts w:cs="Calibri"/>
          <w:sz w:val="20"/>
          <w:szCs w:val="20"/>
        </w:rPr>
        <w:t>………………...…….</w:t>
      </w:r>
      <w:r>
        <w:rPr>
          <w:rFonts w:cs="Calibri"/>
          <w:i/>
          <w:sz w:val="20"/>
          <w:szCs w:val="20"/>
        </w:rPr>
        <w:t>,</w:t>
      </w:r>
      <w:r>
        <w:rPr>
          <w:rFonts w:cs="Calibri"/>
          <w:sz w:val="20"/>
          <w:szCs w:val="20"/>
        </w:rPr>
        <w:t xml:space="preserve">dnia ………………r. </w:t>
      </w:r>
    </w:p>
    <w:p w14:paraId="16457166" w14:textId="77777777" w:rsidR="007E5053" w:rsidRDefault="007E5053">
      <w:pPr>
        <w:spacing w:after="0"/>
        <w:jc w:val="both"/>
        <w:rPr>
          <w:rFonts w:cs="Calibri"/>
          <w:sz w:val="20"/>
          <w:szCs w:val="20"/>
        </w:rPr>
      </w:pPr>
    </w:p>
    <w:p w14:paraId="011C0749" w14:textId="77777777" w:rsidR="007E5053" w:rsidRDefault="007E5053">
      <w:pPr>
        <w:spacing w:after="0"/>
        <w:jc w:val="both"/>
        <w:rPr>
          <w:rFonts w:cs="Calibri"/>
          <w:sz w:val="20"/>
          <w:szCs w:val="20"/>
        </w:rPr>
      </w:pPr>
    </w:p>
    <w:p w14:paraId="2B503BF6" w14:textId="77777777" w:rsidR="007E5053" w:rsidRDefault="005910BD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                               …………………………………………</w:t>
      </w:r>
    </w:p>
    <w:p w14:paraId="401907F0" w14:textId="77777777" w:rsidR="007E5053" w:rsidRDefault="005910BD">
      <w:pPr>
        <w:spacing w:after="0"/>
        <w:jc w:val="both"/>
      </w:pPr>
      <w:r>
        <w:rPr>
          <w:rFonts w:eastAsia="Times New Roman" w:cs="Calibr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Podpis osób uprawnionych </w:t>
      </w:r>
    </w:p>
    <w:p w14:paraId="1B5250AD" w14:textId="77777777" w:rsidR="007E5053" w:rsidRDefault="005910BD">
      <w:pPr>
        <w:spacing w:after="0"/>
        <w:jc w:val="center"/>
        <w:rPr>
          <w:rFonts w:eastAsia="Times New Roman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do reprezentowania Wykonawcy</w:t>
      </w:r>
    </w:p>
    <w:p w14:paraId="3FEDCDC5" w14:textId="77777777" w:rsidR="007E5053" w:rsidRDefault="007E5053">
      <w:pPr>
        <w:spacing w:after="0"/>
        <w:jc w:val="center"/>
        <w:rPr>
          <w:rFonts w:eastAsia="Times New Roman" w:cs="Calibri"/>
          <w:i/>
          <w:sz w:val="20"/>
          <w:szCs w:val="20"/>
          <w:lang w:eastAsia="pl-PL"/>
        </w:rPr>
      </w:pPr>
    </w:p>
    <w:p w14:paraId="20FBDF00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79A6D412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1022A4E9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1C1D478D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2A4EBBF3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298D16F2" w14:textId="77777777" w:rsidR="007E5053" w:rsidRDefault="007E5053">
      <w:pPr>
        <w:spacing w:after="0"/>
        <w:rPr>
          <w:rFonts w:eastAsia="Times New Roman" w:cs="Calibri"/>
          <w:i/>
          <w:sz w:val="20"/>
          <w:szCs w:val="20"/>
          <w:lang w:eastAsia="pl-PL"/>
        </w:rPr>
      </w:pPr>
    </w:p>
    <w:p w14:paraId="24B60833" w14:textId="77777777" w:rsidR="007E5053" w:rsidRDefault="005910BD">
      <w:pPr>
        <w:spacing w:after="0"/>
        <w:jc w:val="both"/>
        <w:rPr>
          <w:rFonts w:eastAsia="Times New Roman" w:cs="Calibri"/>
          <w:b/>
          <w:bCs/>
          <w:i/>
          <w:sz w:val="18"/>
          <w:szCs w:val="18"/>
          <w:lang w:eastAsia="pl-PL"/>
        </w:rPr>
      </w:pPr>
      <w:r>
        <w:rPr>
          <w:rFonts w:eastAsia="Times New Roman" w:cs="Calibri"/>
          <w:b/>
          <w:bCs/>
          <w:i/>
          <w:sz w:val="18"/>
          <w:szCs w:val="18"/>
          <w:lang w:eastAsia="pl-PL"/>
        </w:rPr>
        <w:t xml:space="preserve">* W przypadku wspólnego ubiegania się o zamówienie, oświadczenia </w:t>
      </w:r>
      <w:r>
        <w:rPr>
          <w:rFonts w:eastAsia="Times New Roman" w:cs="Calibri"/>
          <w:b/>
          <w:bCs/>
          <w:i/>
          <w:sz w:val="18"/>
          <w:szCs w:val="18"/>
          <w:lang w:eastAsia="pl-PL"/>
        </w:rPr>
        <w:t>objęte niniejszym dokumentem składa każdy z Wykonawców wspólnie ubiegających się o zamówienie.</w:t>
      </w:r>
    </w:p>
    <w:p w14:paraId="76654E89" w14:textId="77777777" w:rsidR="007E5053" w:rsidRDefault="007E5053"/>
    <w:sectPr w:rsidR="007E50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B64F" w14:textId="77777777" w:rsidR="005910BD" w:rsidRDefault="005910BD">
      <w:pPr>
        <w:spacing w:after="0"/>
      </w:pPr>
      <w:r>
        <w:separator/>
      </w:r>
    </w:p>
  </w:endnote>
  <w:endnote w:type="continuationSeparator" w:id="0">
    <w:p w14:paraId="277AE1B4" w14:textId="77777777" w:rsidR="005910BD" w:rsidRDefault="00591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E2562" w14:textId="77777777" w:rsidR="005910BD" w:rsidRDefault="00591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C972" w14:textId="77777777" w:rsidR="005910BD" w:rsidRDefault="005910B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4412C1A" w14:textId="77777777" w:rsidR="005910BD" w:rsidRDefault="00591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41A3" w14:textId="77777777" w:rsidR="005910BD" w:rsidRDefault="005910BD">
    <w:pPr>
      <w:tabs>
        <w:tab w:val="center" w:pos="4536"/>
        <w:tab w:val="right" w:pos="9072"/>
      </w:tabs>
      <w:suppressAutoHyphens w:val="0"/>
      <w:spacing w:after="0"/>
      <w:jc w:val="right"/>
      <w:textAlignment w:val="auto"/>
      <w:rPr>
        <w:rFonts w:eastAsia="Times New Roman"/>
        <w:lang w:eastAsia="pl-PL"/>
      </w:rPr>
    </w:pPr>
    <w:r>
      <w:rPr>
        <w:rFonts w:eastAsia="Times New Roman"/>
        <w:lang w:eastAsia="pl-PL"/>
      </w:rPr>
      <w:t>Postępowanie w trybie przetargu nieograniczonego nr CUK-ZPI.2600.1.1.2026</w:t>
    </w:r>
  </w:p>
  <w:p w14:paraId="19180D6B" w14:textId="77777777" w:rsidR="005910BD" w:rsidRDefault="005910BD">
    <w:pPr>
      <w:pStyle w:val="Nagwek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560EB"/>
    <w:multiLevelType w:val="multilevel"/>
    <w:tmpl w:val="A830C7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BE46353"/>
    <w:multiLevelType w:val="multilevel"/>
    <w:tmpl w:val="60BC6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178152">
    <w:abstractNumId w:val="1"/>
  </w:num>
  <w:num w:numId="2" w16cid:durableId="234629045">
    <w:abstractNumId w:val="1"/>
    <w:lvlOverride w:ilvl="0">
      <w:startOverride w:val="1"/>
    </w:lvlOverride>
  </w:num>
  <w:num w:numId="3" w16cid:durableId="511184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E5053"/>
    <w:rsid w:val="005910BD"/>
    <w:rsid w:val="00693DEC"/>
    <w:rsid w:val="007E5053"/>
    <w:rsid w:val="009D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5C7"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KŚ. Ślęzak</dc:creator>
  <dc:description/>
  <cp:lastModifiedBy>Krystyna KK. Kowalska</cp:lastModifiedBy>
  <cp:revision>3</cp:revision>
  <dcterms:created xsi:type="dcterms:W3CDTF">2026-02-19T10:55:00Z</dcterms:created>
  <dcterms:modified xsi:type="dcterms:W3CDTF">2026-02-19T10:55:00Z</dcterms:modified>
</cp:coreProperties>
</file>